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4F3" w:rsidRPr="008F4021" w:rsidRDefault="00D744F3" w:rsidP="008F40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F4021">
        <w:rPr>
          <w:rFonts w:ascii="Times New Roman" w:hAnsi="Times New Roman" w:cs="Times New Roman"/>
          <w:sz w:val="24"/>
          <w:szCs w:val="24"/>
        </w:rPr>
        <w:t>Приложение  № 1</w:t>
      </w:r>
    </w:p>
    <w:p w:rsidR="00D744F3" w:rsidRPr="00FD1F05" w:rsidRDefault="00D744F3" w:rsidP="008F40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к перечню документов, </w:t>
      </w:r>
    </w:p>
    <w:p w:rsidR="00D744F3" w:rsidRPr="00FD1F05" w:rsidRDefault="00D744F3" w:rsidP="008F40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предоставляемых 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F04169">
        <w:rPr>
          <w:rFonts w:ascii="Times New Roman" w:hAnsi="Times New Roman" w:cs="Times New Roman"/>
          <w:sz w:val="24"/>
          <w:szCs w:val="24"/>
        </w:rPr>
        <w:t>Малолученского сельского поселения</w:t>
      </w:r>
    </w:p>
    <w:p w:rsidR="00D744F3" w:rsidRPr="00FD1F05" w:rsidRDefault="00D744F3" w:rsidP="008F40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D744F3" w:rsidRPr="00B80BE8" w:rsidRDefault="00D744F3" w:rsidP="008F40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D744F3" w:rsidRDefault="00D744F3" w:rsidP="00645A0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744F3" w:rsidRPr="00C631F0" w:rsidRDefault="00D744F3" w:rsidP="008F402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631F0">
        <w:rPr>
          <w:rFonts w:ascii="Times New Roman" w:hAnsi="Times New Roman" w:cs="Times New Roman"/>
          <w:sz w:val="28"/>
          <w:szCs w:val="28"/>
        </w:rPr>
        <w:t xml:space="preserve">Справка о выплате заработной платы и предоставлении государственных гарантий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C631F0">
        <w:rPr>
          <w:rFonts w:ascii="Times New Roman" w:hAnsi="Times New Roman" w:cs="Times New Roman"/>
          <w:sz w:val="28"/>
          <w:szCs w:val="28"/>
        </w:rPr>
        <w:t xml:space="preserve"> служащим </w:t>
      </w:r>
      <w:r>
        <w:rPr>
          <w:rFonts w:ascii="Times New Roman" w:hAnsi="Times New Roman" w:cs="Times New Roman"/>
          <w:sz w:val="28"/>
          <w:szCs w:val="28"/>
        </w:rPr>
        <w:t>Малолученского сельского поселения</w:t>
      </w:r>
    </w:p>
    <w:p w:rsidR="00D744F3" w:rsidRPr="00C631F0" w:rsidRDefault="00D744F3" w:rsidP="008F402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631F0">
        <w:rPr>
          <w:rFonts w:ascii="Times New Roman" w:hAnsi="Times New Roman" w:cs="Times New Roman"/>
          <w:sz w:val="28"/>
          <w:szCs w:val="28"/>
        </w:rPr>
        <w:t>за ___________ месяц 2014 года</w:t>
      </w:r>
    </w:p>
    <w:p w:rsidR="00D744F3" w:rsidRPr="00C631F0" w:rsidRDefault="00D744F3" w:rsidP="008F402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33"/>
        <w:gridCol w:w="4288"/>
      </w:tblGrid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>Объем средств в целом по организации (руб.)</w:t>
            </w: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 xml:space="preserve">Заработная плата за I половину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текущего </w:t>
            </w: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>месяца (аванс), из них: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Иные выплаты (в разрезе наименований выплат)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>Межрасчетные выплаты (в разрезе наименований выплат):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Начислена заработная плата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предыдущий </w:t>
            </w: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>месяц всего, в том числе: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Должностной оклад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Ежемесячная надбавка за особые условия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муниципальной </w:t>
            </w: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службы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Ежемесячная надбавка за выслугу лет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Ежемесячная процентная надбавка за работу со сведениями, составляющими государственную тайну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Иные надбавки...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Ежемесячное денежное поощрение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Материальная помощь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Ежеквартальная премия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Единовременная премия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Единовременная выплата при предоставлении ежегодного оплачиваемого отпуска 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>Удержано: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>Заработная плата за I</w:t>
            </w:r>
            <w:r w:rsidRPr="00E914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 xml:space="preserve"> половину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предыдущего </w:t>
            </w: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 xml:space="preserve">месяца 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4F3" w:rsidRPr="00E914EC">
        <w:tc>
          <w:tcPr>
            <w:tcW w:w="6133" w:type="dxa"/>
          </w:tcPr>
          <w:p w:rsidR="00D744F3" w:rsidRPr="00E914EC" w:rsidRDefault="00D744F3" w:rsidP="00E91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государственных гарантий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E914EC">
              <w:rPr>
                <w:rFonts w:ascii="Times New Roman" w:hAnsi="Times New Roman" w:cs="Times New Roman"/>
                <w:sz w:val="28"/>
                <w:szCs w:val="28"/>
              </w:rPr>
              <w:t xml:space="preserve"> служащим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Малолученского сельского поселения</w:t>
            </w:r>
          </w:p>
        </w:tc>
        <w:tc>
          <w:tcPr>
            <w:tcW w:w="4288" w:type="dxa"/>
          </w:tcPr>
          <w:p w:rsidR="00D744F3" w:rsidRPr="00E914EC" w:rsidRDefault="00D744F3" w:rsidP="00E914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44F3" w:rsidRDefault="00D744F3" w:rsidP="00BD505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D744F3" w:rsidSect="008F4021">
      <w:pgSz w:w="11906" w:h="16838"/>
      <w:pgMar w:top="680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A05"/>
    <w:rsid w:val="00015CCD"/>
    <w:rsid w:val="000254C3"/>
    <w:rsid w:val="00050DC4"/>
    <w:rsid w:val="000B6352"/>
    <w:rsid w:val="000F464C"/>
    <w:rsid w:val="00191A5D"/>
    <w:rsid w:val="001A34D4"/>
    <w:rsid w:val="001C305C"/>
    <w:rsid w:val="0022305E"/>
    <w:rsid w:val="00230F31"/>
    <w:rsid w:val="00255025"/>
    <w:rsid w:val="00264B3C"/>
    <w:rsid w:val="00284B73"/>
    <w:rsid w:val="00302175"/>
    <w:rsid w:val="00305ACD"/>
    <w:rsid w:val="0033421D"/>
    <w:rsid w:val="00394F7D"/>
    <w:rsid w:val="003B59F2"/>
    <w:rsid w:val="003E1D19"/>
    <w:rsid w:val="00430974"/>
    <w:rsid w:val="00474A53"/>
    <w:rsid w:val="004770B4"/>
    <w:rsid w:val="004905EB"/>
    <w:rsid w:val="004C07E7"/>
    <w:rsid w:val="004E161D"/>
    <w:rsid w:val="00571857"/>
    <w:rsid w:val="005840CE"/>
    <w:rsid w:val="00645A05"/>
    <w:rsid w:val="00673C39"/>
    <w:rsid w:val="006B786F"/>
    <w:rsid w:val="00717BB4"/>
    <w:rsid w:val="00727543"/>
    <w:rsid w:val="007C716C"/>
    <w:rsid w:val="00817283"/>
    <w:rsid w:val="00827810"/>
    <w:rsid w:val="00827C6B"/>
    <w:rsid w:val="00860FF4"/>
    <w:rsid w:val="008D1F66"/>
    <w:rsid w:val="008E31F8"/>
    <w:rsid w:val="008F0525"/>
    <w:rsid w:val="008F4021"/>
    <w:rsid w:val="008F5788"/>
    <w:rsid w:val="009668D0"/>
    <w:rsid w:val="009678EF"/>
    <w:rsid w:val="009E4C96"/>
    <w:rsid w:val="00A040C6"/>
    <w:rsid w:val="00A26DE9"/>
    <w:rsid w:val="00A619FB"/>
    <w:rsid w:val="00A83687"/>
    <w:rsid w:val="00B16D64"/>
    <w:rsid w:val="00B80BE8"/>
    <w:rsid w:val="00BB09A2"/>
    <w:rsid w:val="00BD38E6"/>
    <w:rsid w:val="00BD5059"/>
    <w:rsid w:val="00C03452"/>
    <w:rsid w:val="00C03D83"/>
    <w:rsid w:val="00C553F8"/>
    <w:rsid w:val="00C631F0"/>
    <w:rsid w:val="00C80DDE"/>
    <w:rsid w:val="00CA0739"/>
    <w:rsid w:val="00CC21EE"/>
    <w:rsid w:val="00CE5275"/>
    <w:rsid w:val="00D33899"/>
    <w:rsid w:val="00D55624"/>
    <w:rsid w:val="00D744F3"/>
    <w:rsid w:val="00DB700A"/>
    <w:rsid w:val="00DD2E75"/>
    <w:rsid w:val="00DD76FC"/>
    <w:rsid w:val="00E914EC"/>
    <w:rsid w:val="00E959E7"/>
    <w:rsid w:val="00F04169"/>
    <w:rsid w:val="00FD1F05"/>
    <w:rsid w:val="00FD5576"/>
    <w:rsid w:val="00FE3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2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45A0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F5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5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1</Pages>
  <Words>202</Words>
  <Characters>1158</Characters>
  <Application>Microsoft Office Outlook</Application>
  <DocSecurity>0</DocSecurity>
  <Lines>0</Lines>
  <Paragraphs>0</Paragraphs>
  <ScaleCrop>false</ScaleCrop>
  <Company>Финансовый отдел Дубовского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</dc:creator>
  <cp:keywords/>
  <dc:description/>
  <cp:lastModifiedBy>Пользователь</cp:lastModifiedBy>
  <cp:revision>7</cp:revision>
  <cp:lastPrinted>2014-01-15T06:31:00Z</cp:lastPrinted>
  <dcterms:created xsi:type="dcterms:W3CDTF">2014-01-15T06:32:00Z</dcterms:created>
  <dcterms:modified xsi:type="dcterms:W3CDTF">2014-04-22T11:14:00Z</dcterms:modified>
</cp:coreProperties>
</file>